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1C940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Joan MARTYN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64F2526C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Godryng</w:t>
      </w:r>
      <w:proofErr w:type="spellEnd"/>
      <w:r>
        <w:rPr>
          <w:rFonts w:cs="Times New Roman"/>
          <w:szCs w:val="24"/>
          <w:lang w:val="en-GB"/>
        </w:rPr>
        <w:t xml:space="preserve"> Lane, Middlesex. Widow.</w:t>
      </w:r>
    </w:p>
    <w:p w14:paraId="3F50DF96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</w:p>
    <w:p w14:paraId="1C9E5BFB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</w:p>
    <w:p w14:paraId="023B6189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Richard Snell of London, brasier(q.v.), brought a plaint of debt against him.</w:t>
      </w:r>
    </w:p>
    <w:p w14:paraId="3B1984D5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197F46">
          <w:rPr>
            <w:rStyle w:val="Hyperlink"/>
            <w:rFonts w:cs="Times New Roman"/>
            <w:szCs w:val="24"/>
            <w:lang w:val="en-GB"/>
          </w:rPr>
          <w:t>https://waalt.uh.edu/index.php/IDXCP40no799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D09C4D5" w14:textId="77777777" w:rsidR="004E30D6" w:rsidRDefault="004E30D6" w:rsidP="004E30D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[Michaelmas Term]</w:t>
      </w:r>
    </w:p>
    <w:p w14:paraId="5AD10DF9" w14:textId="77777777" w:rsidR="004E30D6" w:rsidRDefault="004E30D6" w:rsidP="004E30D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</w:p>
    <w:p w14:paraId="2111E732" w14:textId="77777777" w:rsidR="004E30D6" w:rsidRDefault="004E30D6" w:rsidP="004E30D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</w:p>
    <w:p w14:paraId="46DF258E" w14:textId="77777777" w:rsidR="004E30D6" w:rsidRDefault="004E30D6" w:rsidP="004E30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 January 2024</w:t>
      </w:r>
    </w:p>
    <w:p w14:paraId="109DFD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94B69" w14:textId="77777777" w:rsidR="004E30D6" w:rsidRDefault="004E30D6" w:rsidP="009139A6">
      <w:r>
        <w:separator/>
      </w:r>
    </w:p>
  </w:endnote>
  <w:endnote w:type="continuationSeparator" w:id="0">
    <w:p w14:paraId="31236FAB" w14:textId="77777777" w:rsidR="004E30D6" w:rsidRDefault="004E30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09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AF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92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46D6A" w14:textId="77777777" w:rsidR="004E30D6" w:rsidRDefault="004E30D6" w:rsidP="009139A6">
      <w:r>
        <w:separator/>
      </w:r>
    </w:p>
  </w:footnote>
  <w:footnote w:type="continuationSeparator" w:id="0">
    <w:p w14:paraId="368D5DE6" w14:textId="77777777" w:rsidR="004E30D6" w:rsidRDefault="004E30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5F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C2A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69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D6"/>
    <w:rsid w:val="000666E0"/>
    <w:rsid w:val="002510B7"/>
    <w:rsid w:val="004E30D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130F2"/>
  <w15:chartTrackingRefBased/>
  <w15:docId w15:val="{C8BA0D52-D60B-42CD-A3A4-8904EC54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30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2024-01-06T19:20:00Z</dcterms:created>
  <dcterms:modified xsi:type="dcterms:W3CDTF">2024-01-06T19:21:00Z</dcterms:modified>
</cp:coreProperties>
</file>